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50"/>
        <w:tblW w:w="0" w:type="auto"/>
        <w:tblLayout w:type="fixed"/>
        <w:tblLook w:val="0000" w:firstRow="0" w:lastRow="0" w:firstColumn="0" w:lastColumn="0" w:noHBand="0" w:noVBand="0"/>
      </w:tblPr>
      <w:tblGrid>
        <w:gridCol w:w="5328"/>
        <w:gridCol w:w="540"/>
        <w:gridCol w:w="1653"/>
        <w:gridCol w:w="507"/>
        <w:gridCol w:w="1980"/>
      </w:tblGrid>
      <w:tr w:rsidR="007B5F7B" w:rsidTr="002B16CB">
        <w:tc>
          <w:tcPr>
            <w:tcW w:w="5328" w:type="dxa"/>
          </w:tcPr>
          <w:p w:rsidR="007B5F7B" w:rsidRDefault="007B5F7B" w:rsidP="002B16CB">
            <w:pPr>
              <w:spacing w:line="360" w:lineRule="auto"/>
              <w:rPr>
                <w:sz w:val="28"/>
              </w:rPr>
            </w:pPr>
          </w:p>
        </w:tc>
        <w:tc>
          <w:tcPr>
            <w:tcW w:w="4680" w:type="dxa"/>
            <w:gridSpan w:val="4"/>
          </w:tcPr>
          <w:p w:rsidR="007B5F7B" w:rsidRDefault="007B5F7B" w:rsidP="002B16CB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Приложение 1</w:t>
            </w:r>
          </w:p>
          <w:p w:rsidR="007B5F7B" w:rsidRDefault="007B5F7B" w:rsidP="002B16CB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к приказу</w:t>
            </w:r>
          </w:p>
          <w:p w:rsidR="007B5F7B" w:rsidRDefault="007B5F7B" w:rsidP="002B16CB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Межрайонной инспекции Федеральной налоговой службы N 7 по Тюменской области</w:t>
            </w:r>
          </w:p>
        </w:tc>
      </w:tr>
      <w:tr w:rsidR="007B5F7B" w:rsidTr="002B16CB">
        <w:tc>
          <w:tcPr>
            <w:tcW w:w="5328" w:type="dxa"/>
          </w:tcPr>
          <w:p w:rsidR="007B5F7B" w:rsidRDefault="007B5F7B" w:rsidP="002B16CB">
            <w:pPr>
              <w:spacing w:line="360" w:lineRule="auto"/>
              <w:rPr>
                <w:sz w:val="28"/>
              </w:rPr>
            </w:pPr>
          </w:p>
        </w:tc>
        <w:tc>
          <w:tcPr>
            <w:tcW w:w="540" w:type="dxa"/>
            <w:vAlign w:val="bottom"/>
          </w:tcPr>
          <w:p w:rsidR="007B5F7B" w:rsidRDefault="007B5F7B" w:rsidP="002B16CB">
            <w:pPr>
              <w:spacing w:line="360" w:lineRule="auto"/>
              <w:rPr>
                <w:sz w:val="28"/>
                <w:lang w:val="en-US"/>
              </w:rPr>
            </w:pPr>
            <w:r>
              <w:rPr>
                <w:sz w:val="28"/>
              </w:rPr>
              <w:t>от</w:t>
            </w:r>
          </w:p>
        </w:tc>
        <w:tc>
          <w:tcPr>
            <w:tcW w:w="1653" w:type="dxa"/>
            <w:vAlign w:val="bottom"/>
          </w:tcPr>
          <w:p w:rsidR="007B5F7B" w:rsidRPr="008B5601" w:rsidRDefault="008B5601" w:rsidP="002B16CB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12.09.2022</w:t>
            </w:r>
          </w:p>
        </w:tc>
        <w:tc>
          <w:tcPr>
            <w:tcW w:w="507" w:type="dxa"/>
            <w:vAlign w:val="bottom"/>
          </w:tcPr>
          <w:p w:rsidR="007B5F7B" w:rsidRDefault="007B5F7B" w:rsidP="002B16CB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1980" w:type="dxa"/>
            <w:vAlign w:val="bottom"/>
          </w:tcPr>
          <w:p w:rsidR="007B5F7B" w:rsidRPr="008B5601" w:rsidRDefault="008B5601" w:rsidP="002B16CB">
            <w:pPr>
              <w:spacing w:line="360" w:lineRule="auto"/>
              <w:rPr>
                <w:sz w:val="28"/>
                <w:lang w:val="en-US"/>
              </w:rPr>
            </w:pPr>
            <w:r>
              <w:rPr>
                <w:sz w:val="28"/>
              </w:rPr>
              <w:t>01.1-04/22</w:t>
            </w:r>
            <w:r>
              <w:rPr>
                <w:sz w:val="28"/>
                <w:lang w:val="en-US"/>
              </w:rPr>
              <w:t>@</w:t>
            </w:r>
          </w:p>
        </w:tc>
      </w:tr>
    </w:tbl>
    <w:p w:rsidR="007B5F7B" w:rsidRDefault="007B5F7B" w:rsidP="007B5F7B">
      <w:pPr>
        <w:pStyle w:val="ConsNonformat"/>
        <w:widowControl/>
        <w:spacing w:line="360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7B5F7B" w:rsidRDefault="007B5F7B" w:rsidP="007B5F7B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7B5F7B" w:rsidRDefault="007B5F7B" w:rsidP="007B5F7B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вакантных должностей гражданской службы, на замещение</w:t>
      </w:r>
    </w:p>
    <w:p w:rsidR="007B5F7B" w:rsidRDefault="007B5F7B" w:rsidP="007B5F7B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объявлен конкурс</w:t>
      </w:r>
    </w:p>
    <w:p w:rsidR="007B5F7B" w:rsidRPr="009874F1" w:rsidRDefault="007B5F7B" w:rsidP="007B5F7B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68"/>
        <w:gridCol w:w="5069"/>
      </w:tblGrid>
      <w:tr w:rsidR="007B5F7B" w:rsidRPr="007B5F7B" w:rsidTr="002B16CB">
        <w:trPr>
          <w:cantSplit/>
        </w:trPr>
        <w:tc>
          <w:tcPr>
            <w:tcW w:w="1013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7B5F7B" w:rsidRPr="007B5F7B" w:rsidRDefault="007B5F7B" w:rsidP="002B16CB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5F7B">
              <w:rPr>
                <w:rFonts w:ascii="Times New Roman" w:hAnsi="Times New Roman" w:cs="Times New Roman"/>
                <w:sz w:val="26"/>
                <w:szCs w:val="26"/>
              </w:rPr>
              <w:t xml:space="preserve">в Межрайонной инспекции Федеральной налоговой службы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r w:rsidRPr="007B5F7B">
              <w:rPr>
                <w:rFonts w:ascii="Times New Roman" w:hAnsi="Times New Roman" w:cs="Times New Roman"/>
                <w:sz w:val="26"/>
                <w:szCs w:val="26"/>
              </w:rPr>
              <w:t xml:space="preserve"> 7 по Тюменской области:</w:t>
            </w:r>
          </w:p>
        </w:tc>
      </w:tr>
      <w:tr w:rsidR="007B5F7B" w:rsidRPr="000A5BF4" w:rsidTr="002B16CB">
        <w:trPr>
          <w:cantSplit/>
          <w:trHeight w:val="483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7B" w:rsidRPr="000A5BF4" w:rsidRDefault="007B5F7B" w:rsidP="002B16CB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BF4">
              <w:rPr>
                <w:rFonts w:ascii="Times New Roman" w:hAnsi="Times New Roman" w:cs="Times New Roman"/>
                <w:sz w:val="26"/>
                <w:szCs w:val="26"/>
              </w:rPr>
              <w:t>Наименование отдела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7B" w:rsidRPr="000A5BF4" w:rsidRDefault="007B5F7B" w:rsidP="002B16CB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BF4">
              <w:rPr>
                <w:rFonts w:ascii="Times New Roman" w:hAnsi="Times New Roman" w:cs="Times New Roman"/>
                <w:sz w:val="26"/>
                <w:szCs w:val="26"/>
              </w:rPr>
              <w:t>Наименование вакантной должности</w:t>
            </w:r>
          </w:p>
        </w:tc>
      </w:tr>
      <w:tr w:rsidR="007B5F7B" w:rsidRPr="000A5BF4" w:rsidTr="002B16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7B5F7B" w:rsidRPr="000A5BF4" w:rsidRDefault="00884AC6" w:rsidP="002B16CB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общего обеспечения</w:t>
            </w:r>
          </w:p>
        </w:tc>
        <w:tc>
          <w:tcPr>
            <w:tcW w:w="5069" w:type="dxa"/>
            <w:vAlign w:val="center"/>
          </w:tcPr>
          <w:p w:rsidR="007B5F7B" w:rsidRPr="000A5BF4" w:rsidRDefault="00884AC6" w:rsidP="002B16CB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специалист - эксперт</w:t>
            </w:r>
          </w:p>
        </w:tc>
      </w:tr>
    </w:tbl>
    <w:p w:rsidR="007B5F7B" w:rsidRDefault="007B5F7B" w:rsidP="007B5F7B">
      <w:pPr>
        <w:pStyle w:val="ConsNonformat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:rsidR="007B5F7B" w:rsidRDefault="007B5F7B" w:rsidP="007B5F7B">
      <w:pPr>
        <w:pStyle w:val="ConsNonformat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7B5F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1B8" w:rsidRDefault="00FE01B8" w:rsidP="007B5F7B">
      <w:r>
        <w:separator/>
      </w:r>
    </w:p>
  </w:endnote>
  <w:endnote w:type="continuationSeparator" w:id="0">
    <w:p w:rsidR="00FE01B8" w:rsidRDefault="00FE01B8" w:rsidP="007B5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F7B" w:rsidRDefault="007B5F7B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F7B" w:rsidRDefault="007B5F7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F7B" w:rsidRDefault="007B5F7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1B8" w:rsidRDefault="00FE01B8" w:rsidP="007B5F7B">
      <w:r>
        <w:separator/>
      </w:r>
    </w:p>
  </w:footnote>
  <w:footnote w:type="continuationSeparator" w:id="0">
    <w:p w:rsidR="00FE01B8" w:rsidRDefault="00FE01B8" w:rsidP="007B5F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F7B" w:rsidRDefault="007B5F7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F7B" w:rsidRDefault="007B5F7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F7B" w:rsidRDefault="007B5F7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F7B"/>
    <w:rsid w:val="000A5BF4"/>
    <w:rsid w:val="000E0210"/>
    <w:rsid w:val="00264C0F"/>
    <w:rsid w:val="00634182"/>
    <w:rsid w:val="007B5F7B"/>
    <w:rsid w:val="008145FF"/>
    <w:rsid w:val="00884AC6"/>
    <w:rsid w:val="008B5601"/>
    <w:rsid w:val="009874F1"/>
    <w:rsid w:val="00C65117"/>
    <w:rsid w:val="00E17906"/>
    <w:rsid w:val="00F73DAE"/>
    <w:rsid w:val="00FE0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rsid w:val="007B5F7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7B5F7B"/>
    <w:rPr>
      <w:sz w:val="24"/>
      <w:szCs w:val="24"/>
    </w:rPr>
  </w:style>
  <w:style w:type="paragraph" w:styleId="a8">
    <w:name w:val="footer"/>
    <w:basedOn w:val="a"/>
    <w:link w:val="a9"/>
    <w:rsid w:val="007B5F7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7B5F7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rsid w:val="007B5F7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7B5F7B"/>
    <w:rPr>
      <w:sz w:val="24"/>
      <w:szCs w:val="24"/>
    </w:rPr>
  </w:style>
  <w:style w:type="paragraph" w:styleId="a8">
    <w:name w:val="footer"/>
    <w:basedOn w:val="a"/>
    <w:link w:val="a9"/>
    <w:rsid w:val="007B5F7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7B5F7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KNK\KONKURS_LI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KONKURS_LIST</Template>
  <TotalTime>0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&lt;Начало_Таблицы_c_data&gt;</vt:lpstr>
    </vt:vector>
  </TitlesOfParts>
  <Company>Kraftway</Company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&lt;Начало_Таблицы_c_data&gt;</dc:title>
  <dc:creator>Киселева Марина Николаевна</dc:creator>
  <cp:lastModifiedBy>Зырянова Людмила Владимировна</cp:lastModifiedBy>
  <cp:revision>2</cp:revision>
  <cp:lastPrinted>2022-03-02T09:44:00Z</cp:lastPrinted>
  <dcterms:created xsi:type="dcterms:W3CDTF">2022-09-14T04:59:00Z</dcterms:created>
  <dcterms:modified xsi:type="dcterms:W3CDTF">2022-09-14T04:59:00Z</dcterms:modified>
</cp:coreProperties>
</file>